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726A" w:rsidRPr="00BE57C6" w:rsidRDefault="00C5726A" w:rsidP="00183B84">
      <w:pPr>
        <w:jc w:val="center"/>
        <w:rPr>
          <w:rFonts w:ascii="Adobe Garamond Pro Bold" w:hAnsi="Adobe Garamond Pro Bold"/>
          <w:b/>
          <w:sz w:val="56"/>
          <w:szCs w:val="56"/>
        </w:rPr>
      </w:pPr>
      <w:r w:rsidRPr="00BE57C6">
        <w:rPr>
          <w:rFonts w:ascii="Adobe Garamond Pro Bold" w:hAnsi="Adobe Garamond Pro Bold"/>
          <w:b/>
          <w:sz w:val="56"/>
          <w:szCs w:val="56"/>
        </w:rPr>
        <w:t>Container Decorating and Seed Planting Workshop</w:t>
      </w:r>
    </w:p>
    <w:p w:rsidR="00C5726A" w:rsidRDefault="00C5726A" w:rsidP="00183B84">
      <w:pPr>
        <w:jc w:val="center"/>
      </w:pPr>
      <w:r w:rsidRPr="00F46F08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4" o:spid="_x0000_i1025" type="#_x0000_t75" style="width:321pt;height:257.25pt;visibility:visible">
            <v:imagedata r:id="rId4" o:title=""/>
          </v:shape>
        </w:pict>
      </w:r>
    </w:p>
    <w:p w:rsidR="00C5726A" w:rsidRPr="00E077BF" w:rsidRDefault="00C5726A" w:rsidP="009D0D37">
      <w:pPr>
        <w:jc w:val="center"/>
        <w:rPr>
          <w:sz w:val="40"/>
          <w:szCs w:val="40"/>
        </w:rPr>
      </w:pPr>
      <w:r w:rsidRPr="00E077BF">
        <w:rPr>
          <w:sz w:val="40"/>
          <w:szCs w:val="40"/>
        </w:rPr>
        <w:t>Thursday, January 14</w:t>
      </w:r>
      <w:r w:rsidRPr="00E077BF">
        <w:rPr>
          <w:sz w:val="40"/>
          <w:szCs w:val="40"/>
          <w:vertAlign w:val="superscript"/>
        </w:rPr>
        <w:t>th</w:t>
      </w:r>
    </w:p>
    <w:p w:rsidR="00C5726A" w:rsidRDefault="00C5726A" w:rsidP="00183B84">
      <w:pPr>
        <w:jc w:val="center"/>
        <w:rPr>
          <w:sz w:val="40"/>
          <w:szCs w:val="40"/>
        </w:rPr>
      </w:pPr>
      <w:r w:rsidRPr="00E077BF">
        <w:rPr>
          <w:sz w:val="40"/>
          <w:szCs w:val="40"/>
        </w:rPr>
        <w:t xml:space="preserve">11:00 to 12:30 </w:t>
      </w:r>
    </w:p>
    <w:p w:rsidR="00C5726A" w:rsidRPr="00E077BF" w:rsidRDefault="00C5726A" w:rsidP="00183B84">
      <w:pPr>
        <w:jc w:val="center"/>
        <w:rPr>
          <w:sz w:val="40"/>
          <w:szCs w:val="40"/>
        </w:rPr>
      </w:pPr>
      <w:r w:rsidRPr="00E077BF">
        <w:rPr>
          <w:sz w:val="40"/>
          <w:szCs w:val="40"/>
        </w:rPr>
        <w:t>Next to the Crow’s Nest in Rosaria</w:t>
      </w:r>
    </w:p>
    <w:p w:rsidR="00C5726A" w:rsidRPr="00E077BF" w:rsidRDefault="00C5726A" w:rsidP="0028211F">
      <w:pPr>
        <w:jc w:val="center"/>
        <w:rPr>
          <w:sz w:val="32"/>
          <w:szCs w:val="32"/>
        </w:rPr>
      </w:pPr>
      <w:r w:rsidRPr="00E077BF">
        <w:rPr>
          <w:sz w:val="32"/>
          <w:szCs w:val="32"/>
        </w:rPr>
        <w:t>Come out and plant some seeds to add to the MSVU indoor garden while learning how</w:t>
      </w:r>
      <w:r>
        <w:rPr>
          <w:sz w:val="32"/>
          <w:szCs w:val="32"/>
        </w:rPr>
        <w:t xml:space="preserve"> to grow your own potted plants!</w:t>
      </w:r>
      <w:r w:rsidRPr="00E077BF">
        <w:rPr>
          <w:sz w:val="32"/>
          <w:szCs w:val="32"/>
        </w:rPr>
        <w:t xml:space="preserve"> Paint, brushes, </w:t>
      </w:r>
      <w:r>
        <w:rPr>
          <w:sz w:val="32"/>
          <w:szCs w:val="32"/>
        </w:rPr>
        <w:t>and stencil-</w:t>
      </w:r>
      <w:r w:rsidRPr="00E077BF">
        <w:rPr>
          <w:sz w:val="32"/>
          <w:szCs w:val="32"/>
        </w:rPr>
        <w:t>making supplies will be available to decorate the pots.</w:t>
      </w:r>
    </w:p>
    <w:p w:rsidR="00C5726A" w:rsidRDefault="00C5726A" w:rsidP="0028211F">
      <w:pPr>
        <w:jc w:val="center"/>
        <w:rPr>
          <w:sz w:val="32"/>
          <w:szCs w:val="32"/>
        </w:rPr>
      </w:pPr>
    </w:p>
    <w:p w:rsidR="00C5726A" w:rsidRPr="00E077BF" w:rsidRDefault="00C5726A" w:rsidP="0028211F">
      <w:pPr>
        <w:jc w:val="center"/>
        <w:rPr>
          <w:b/>
          <w:sz w:val="32"/>
          <w:szCs w:val="32"/>
        </w:rPr>
      </w:pPr>
      <w:r w:rsidRPr="00E077BF">
        <w:rPr>
          <w:sz w:val="32"/>
          <w:szCs w:val="32"/>
        </w:rPr>
        <w:t>Can’t come but would like to get involved in the MSVU Community Garden?</w:t>
      </w:r>
      <w:r>
        <w:rPr>
          <w:sz w:val="32"/>
          <w:szCs w:val="32"/>
        </w:rPr>
        <w:t xml:space="preserve"> </w:t>
      </w:r>
      <w:r w:rsidRPr="00E077BF">
        <w:rPr>
          <w:sz w:val="32"/>
          <w:szCs w:val="32"/>
        </w:rPr>
        <w:t>Contact Tanya Jam</w:t>
      </w:r>
      <w:r>
        <w:rPr>
          <w:sz w:val="32"/>
          <w:szCs w:val="32"/>
        </w:rPr>
        <w:t xml:space="preserve">es, MSVU Garden Coordinator at </w:t>
      </w:r>
      <w:r>
        <w:rPr>
          <w:b/>
          <w:sz w:val="32"/>
          <w:szCs w:val="32"/>
        </w:rPr>
        <w:t>g</w:t>
      </w:r>
      <w:r w:rsidRPr="00E077BF">
        <w:rPr>
          <w:b/>
          <w:sz w:val="32"/>
          <w:szCs w:val="32"/>
        </w:rPr>
        <w:t>arden@msvu.ca</w:t>
      </w:r>
    </w:p>
    <w:p w:rsidR="00C5726A" w:rsidRDefault="00C5726A" w:rsidP="00183B84">
      <w:pPr>
        <w:jc w:val="center"/>
      </w:pPr>
    </w:p>
    <w:sectPr w:rsidR="00C5726A" w:rsidSect="006B22F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dobe Garamond Pro Bold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59F8"/>
    <w:rsid w:val="00157953"/>
    <w:rsid w:val="00183B84"/>
    <w:rsid w:val="0028211F"/>
    <w:rsid w:val="00283627"/>
    <w:rsid w:val="003159F8"/>
    <w:rsid w:val="005721DC"/>
    <w:rsid w:val="006B22FF"/>
    <w:rsid w:val="009D0D37"/>
    <w:rsid w:val="00B16638"/>
    <w:rsid w:val="00BE57C6"/>
    <w:rsid w:val="00C5726A"/>
    <w:rsid w:val="00DA3E50"/>
    <w:rsid w:val="00E077BF"/>
    <w:rsid w:val="00EF4545"/>
    <w:rsid w:val="00F46F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22FF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2836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836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2</Pages>
  <Words>68</Words>
  <Characters>391</Characters>
  <Application>Microsoft Office Outlook</Application>
  <DocSecurity>0</DocSecurity>
  <Lines>0</Lines>
  <Paragraphs>0</Paragraphs>
  <ScaleCrop>false</ScaleCrop>
  <Company>MSVU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Container Decorating and Seed Planting Workshop</dc:title>
  <dc:subject/>
  <dc:creator>Lenovo User</dc:creator>
  <cp:keywords/>
  <dc:description/>
  <cp:lastModifiedBy>Rebecca Green</cp:lastModifiedBy>
  <cp:revision>2</cp:revision>
  <dcterms:created xsi:type="dcterms:W3CDTF">2010-01-06T19:31:00Z</dcterms:created>
  <dcterms:modified xsi:type="dcterms:W3CDTF">2010-01-06T19:31:00Z</dcterms:modified>
</cp:coreProperties>
</file>